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08FE1" w14:textId="77777777" w:rsidR="002F0A38" w:rsidRDefault="002F0A38" w:rsidP="002F0A38">
      <w:pPr>
        <w:pStyle w:val="NoSpacing"/>
      </w:pPr>
      <w:r>
        <w:rPr>
          <w:u w:val="single"/>
        </w:rPr>
        <w:t>John KIRKBY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14:paraId="27CC6974" w14:textId="77777777" w:rsidR="002F0A38" w:rsidRDefault="002F0A38" w:rsidP="002F0A38">
      <w:pPr>
        <w:pStyle w:val="NoSpacing"/>
      </w:pPr>
      <w:r>
        <w:t>Chaplain.</w:t>
      </w:r>
    </w:p>
    <w:p w14:paraId="67F66241" w14:textId="77777777" w:rsidR="002F0A38" w:rsidRDefault="002F0A38" w:rsidP="002F0A38">
      <w:pPr>
        <w:pStyle w:val="NoSpacing"/>
      </w:pPr>
    </w:p>
    <w:p w14:paraId="72243828" w14:textId="77777777" w:rsidR="002F0A38" w:rsidRDefault="002F0A38" w:rsidP="002F0A38">
      <w:pPr>
        <w:pStyle w:val="NoSpacing"/>
      </w:pPr>
    </w:p>
    <w:p w14:paraId="728B4546" w14:textId="77777777" w:rsidR="002F0A38" w:rsidRDefault="002F0A38" w:rsidP="002F0A38">
      <w:pPr>
        <w:pStyle w:val="NoSpacing"/>
      </w:pPr>
      <w:r>
        <w:t xml:space="preserve">  3Jul.1482</w:t>
      </w:r>
      <w:r>
        <w:tab/>
        <w:t xml:space="preserve">He was instituted to the chantry at the altar of </w:t>
      </w:r>
      <w:proofErr w:type="spellStart"/>
      <w:proofErr w:type="gramStart"/>
      <w:r>
        <w:t>St.Mary</w:t>
      </w:r>
      <w:proofErr w:type="spellEnd"/>
      <w:proofErr w:type="gramEnd"/>
      <w:r>
        <w:t xml:space="preserve"> in </w:t>
      </w:r>
      <w:proofErr w:type="spellStart"/>
      <w:r>
        <w:t>St.Helen’s</w:t>
      </w:r>
      <w:proofErr w:type="spellEnd"/>
    </w:p>
    <w:p w14:paraId="63ED7A40" w14:textId="77777777" w:rsidR="002F0A38" w:rsidRDefault="002F0A38" w:rsidP="002F0A38">
      <w:pPr>
        <w:pStyle w:val="NoSpacing"/>
      </w:pPr>
      <w:r>
        <w:tab/>
      </w:r>
      <w:r>
        <w:tab/>
        <w:t>Church, Stonegate, York.</w:t>
      </w:r>
    </w:p>
    <w:p w14:paraId="2877D1C7" w14:textId="77777777" w:rsidR="002F0A38" w:rsidRDefault="002F0A38" w:rsidP="002F0A38">
      <w:pPr>
        <w:pStyle w:val="NoSpacing"/>
      </w:pPr>
      <w:r>
        <w:tab/>
      </w:r>
      <w:r>
        <w:tab/>
        <w:t>(“The Register of Thomas Rotherham, Archbishop of York 1480-1500</w:t>
      </w:r>
    </w:p>
    <w:p w14:paraId="17B781AF" w14:textId="77777777" w:rsidR="002F0A38" w:rsidRDefault="002F0A38" w:rsidP="002F0A38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p.20)</w:t>
      </w:r>
    </w:p>
    <w:p w14:paraId="75F6C780" w14:textId="77777777" w:rsidR="002F0A38" w:rsidRDefault="002F0A38" w:rsidP="002F0A38">
      <w:pPr>
        <w:pStyle w:val="NoSpacing"/>
      </w:pPr>
    </w:p>
    <w:p w14:paraId="17506ACB" w14:textId="77777777" w:rsidR="002F0A38" w:rsidRDefault="002F0A38" w:rsidP="002F0A38">
      <w:pPr>
        <w:pStyle w:val="NoSpacing"/>
      </w:pPr>
    </w:p>
    <w:p w14:paraId="031DB9CD" w14:textId="77777777" w:rsidR="002F0A38" w:rsidRDefault="002F0A38" w:rsidP="002F0A38">
      <w:pPr>
        <w:pStyle w:val="NoSpacing"/>
      </w:pPr>
      <w:r>
        <w:t>28 April 2019</w:t>
      </w:r>
    </w:p>
    <w:p w14:paraId="3002B6E3" w14:textId="77777777" w:rsidR="006B2F86" w:rsidRPr="00E71FC3" w:rsidRDefault="002F0A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E7301" w14:textId="77777777" w:rsidR="002F0A38" w:rsidRDefault="002F0A38" w:rsidP="00E71FC3">
      <w:pPr>
        <w:spacing w:after="0" w:line="240" w:lineRule="auto"/>
      </w:pPr>
      <w:r>
        <w:separator/>
      </w:r>
    </w:p>
  </w:endnote>
  <w:endnote w:type="continuationSeparator" w:id="0">
    <w:p w14:paraId="699106A8" w14:textId="77777777" w:rsidR="002F0A38" w:rsidRDefault="002F0A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CD0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EEE70" w14:textId="77777777" w:rsidR="002F0A38" w:rsidRDefault="002F0A38" w:rsidP="00E71FC3">
      <w:pPr>
        <w:spacing w:after="0" w:line="240" w:lineRule="auto"/>
      </w:pPr>
      <w:r>
        <w:separator/>
      </w:r>
    </w:p>
  </w:footnote>
  <w:footnote w:type="continuationSeparator" w:id="0">
    <w:p w14:paraId="094DB66C" w14:textId="77777777" w:rsidR="002F0A38" w:rsidRDefault="002F0A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A38"/>
    <w:rsid w:val="001A7C09"/>
    <w:rsid w:val="002F0A3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38E09"/>
  <w15:chartTrackingRefBased/>
  <w15:docId w15:val="{626410AD-9033-4226-B104-F112164DF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2019-05-07T19:42:00Z</dcterms:created>
  <dcterms:modified xsi:type="dcterms:W3CDTF">2019-05-07T19:43:00Z</dcterms:modified>
</cp:coreProperties>
</file>